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296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295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14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A3‐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1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1"/>
              </w:rPr>
              <w:t>B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8" w:right="174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45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FA3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raggio</w:t>
            </w:r>
            <w:r>
              <w:rPr>
                <w:rFonts w:ascii="Calibri" w:hAnsi="Calibri" w:cs="Calibri" w:eastAsia="Calibri"/>
                <w:sz w:val="22"/>
                <w:szCs w:val="22"/>
                <w:spacing w:val="-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anf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trans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36" w:right="14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A‐05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72" w:right="173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23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2" w:right="17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1632908,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5031789,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7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‐05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78" w:right="154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A‐05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6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49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5031667.11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974" w:right="19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08" w:right="15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86" w:right="18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09: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887" w:right="18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8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721" w:right="16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3" w:lineRule="exact"/>
              <w:ind w:left="2106" w:right="20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772" w:right="174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una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281" w:hRule="exact"/>
        </w:trPr>
        <w:tc>
          <w:tcPr>
            <w:tcW w:w="2412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933" w:right="79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559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4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7" w:type="dxa"/>
            <w:tcBorders>
              <w:top w:val="single" w:sz="4.640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3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8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0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&gt;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50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38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41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559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417" w:type="dxa"/>
            <w:tcBorders>
              <w:top w:val="single" w:sz="4.64008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8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638" w:type="dxa"/>
            <w:gridSpan w:val="7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131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816" w:hRule="exact"/>
        </w:trPr>
        <w:tc>
          <w:tcPr>
            <w:tcW w:w="1418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4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4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9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85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18" w:right="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98" w:right="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978" w:right="83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1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54" w:right="10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position w:val="1"/>
              </w:rPr>
              <w:t>Nu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252" w:right="106" w:firstLine="-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7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21" w:right="69" w:firstLine="17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9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81" w:hRule="exact"/>
        </w:trPr>
        <w:tc>
          <w:tcPr>
            <w:tcW w:w="1418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-11" w:right="-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Nessuna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cie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09" w:right="1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conta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tata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85" w:type="dxa"/>
            <w:tcBorders>
              <w:top w:val="single" w:sz="4.6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17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76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991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695" w:type="dxa"/>
            <w:gridSpan w:val="2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6943" w:type="dxa"/>
            <w:gridSpan w:val="5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sectPr>
      <w:type w:val="continuous"/>
      <w:pgSz w:w="11920" w:h="16840"/>
      <w:pgMar w:top="680" w:bottom="280" w:left="900" w:right="1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2021-02-15T12:14:57Z</dcterms:created>
  <dcterms:modified xsi:type="dcterms:W3CDTF">2021-02-15T12:14:57Z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